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126D43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126D43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การรับชำระภาษีโรงเรือนและที่ดิน</w:t>
      </w:r>
    </w:p>
    <w:p w14:paraId="16FCEC75" w14:textId="1DC63FD3" w:rsidR="00D239AD" w:rsidRPr="00126D43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126D43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126D43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126D43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126D4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126D43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126D43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126D4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กระทรวงมหาดไทย</w:t>
      </w:r>
    </w:p>
    <w:p w14:paraId="4C84CC92" w14:textId="77777777" w:rsidR="003F4A0D" w:rsidRPr="00126D43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126D43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5E3B42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126D43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126D43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126D43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การรับชำระภาษีโรงเรือนและที่ดิน</w:t>
      </w:r>
    </w:p>
    <w:p w14:paraId="57553D54" w14:textId="1B3FE95E" w:rsidR="00132E1B" w:rsidRPr="00126D43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126D43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126D43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รับแจ้ง</w:t>
      </w: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126D43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126D43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126D43" w14:paraId="77FFD68C" w14:textId="77777777" w:rsidTr="008C1396">
        <w:tc>
          <w:tcPr>
            <w:tcW w:w="675" w:type="dxa"/>
          </w:tcPr>
          <w:p w14:paraId="23D761D9" w14:textId="12281EB4" w:rsidR="00394708" w:rsidRPr="00126D43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126D4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789DB2F7" w:rsidR="00394708" w:rsidRPr="00126D43" w:rsidRDefault="00394708" w:rsidP="00126D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พระราชบัญญัติภาษีโรงเรือนและที่ดิน พ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 2475</w:t>
            </w:r>
          </w:p>
        </w:tc>
      </w:tr>
    </w:tbl>
    <w:p w14:paraId="40A6F83D" w14:textId="32DA2D6B" w:rsidR="003F4A0D" w:rsidRPr="00126D43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126D43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126D43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126D4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126D43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126D43">
        <w:rPr>
          <w:rFonts w:ascii="TH SarabunIT๙" w:hAnsi="TH SarabunIT๙" w:cs="TH SarabunIT๙"/>
          <w:noProof/>
          <w:sz w:val="32"/>
          <w:szCs w:val="32"/>
        </w:rPr>
        <w:t>-</w:t>
      </w:r>
      <w:r w:rsidR="00C77AEA" w:rsidRPr="00126D4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126D43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126D4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126D4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126D4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126D43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126D43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126D4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126D4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126D43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126D43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126D4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126D43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126D4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126D43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126D43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126D4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126D43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126D43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126D4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126D43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การรับชำระภาษีโรงเรือนและที่ดิน อบต</w:t>
      </w:r>
      <w:r w:rsidR="00094F82" w:rsidRPr="00126D43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126D43">
        <w:rPr>
          <w:rFonts w:ascii="TH SarabunIT๙" w:hAnsi="TH SarabunIT๙" w:cs="TH SarabunIT๙"/>
          <w:noProof/>
          <w:sz w:val="32"/>
          <w:szCs w:val="32"/>
        </w:rPr>
        <w:t>22/07/2015 00:25</w:t>
      </w:r>
      <w:r w:rsidR="00094F82" w:rsidRPr="00126D4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126D43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126D43" w14:paraId="5F1398AA" w14:textId="77777777" w:rsidTr="009B7715">
        <w:tc>
          <w:tcPr>
            <w:tcW w:w="675" w:type="dxa"/>
          </w:tcPr>
          <w:p w14:paraId="08D93DD3" w14:textId="25F72274" w:rsidR="00094F82" w:rsidRPr="00126D43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126D4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126D43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126D4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126D43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126D43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38B629D" w14:textId="704ABE2C" w:rsidR="0018441F" w:rsidRPr="00126D43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39DF53B1" w:rsidR="00575FAF" w:rsidRPr="0099600C" w:rsidRDefault="002A76AF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พระราชบัญญัติภาษีโรงเรือนและที่ดิน พ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 xml:space="preserve">. 2475 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ำหนดให้องค์กรปกครองส่วนท้องถิ่นมีหน้าที่ในการรับชำระภาษีโรงเรือนและที่ดินจากทรัพย์สินที่เป็นโรงเรือนหรือสิ่งปลูกสร้างอย่างอื่นๆ และที่ดินที่ใช้ต่อเนื่องกับโรงเรือนหรือสิ่งปลูกสร้างอย่างอื่นนั้น โดยมีหลักเกณฑ์ วิธีการ และเงื่อนไข ดังนี้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องค์กรปกครองส่วนท้องถิ่น 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เทศบาล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เมืองพัทยา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ประชาสัมพันธ์ขั้นตอนและ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วิธีการชำระภาษี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 xml:space="preserve">2. 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แจ้งให้เจ้าของทรัพย์สินทราบเพื่อยื่นแบบแสดงรายการทรัพย์สิน 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ภ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ด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.2)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 xml:space="preserve">3. 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เจ้าของทรัพย์สินยื่นแบบแสดงรายการทรัพย์สิน 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ภ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ด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 xml:space="preserve">.2) 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ภายในเดือนกุมภาพันธ์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 xml:space="preserve">4. 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องค์กรปกครองส่วนท้องถิ่นตรวจสอบแบบแสดงรายการทรัพย์สินและแจ้งการประเมินภาษี 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ภ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ด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.8)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5.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องค์กรปกครองส่วนท้องถิ่นรับชำระภาษี 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เจ้าของทรัพย์สินชำระภาษีทันที หรือชำระภาษีภายในกำหนดเวลา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 xml:space="preserve">6. 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เจ้าของทรัพย์สินดำเนินการชำระภาษีภายใน 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 นับแต่ได้รับแจ้งการประเมิน กรณีที่เจ้าของทรัพย์สินชำระภาษีเกินเวลาที่กำหนด จะต้องชำระเงินเพิ่มตามอัตราที่กฎหมายกำหนด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 xml:space="preserve">7. 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กรณีที่ผู้รับประเมิน 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เจ้าของทรัพย์สิน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ไม่พอใจการประเมินสามารถอุทธรณ์ต่อผู้บริหารท้องถิ่นได้ ภายใน 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 xml:space="preserve">15 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วัน นับแต่ได้รับแจ้งการประเมิน โดยผู้บริหารท้องถิ่นชี้ขาดและแจ้งเจ้าของทรัพย์สินทราบภายใน 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วัน นับจากวันที่เจ้าของทรัพย์สินยื่นอุทธรณ์ 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ภ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ด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.9)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 xml:space="preserve">8. 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 และไม่อาจแก้ไขเพิ่มเติมได้ในขณะนั้น ผู้รับคำขอและผู้ยื่นคำขอจะต้องลงนามบันทึกสองฝ่ายและรายการเอกสาร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หลักฐานร่วมกัน พร้อมกำหนดระยะเวลาให้ผู้ยื่นคำขอดำเนินการแก้ไข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 xml:space="preserve">9. 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 xml:space="preserve">10. 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>11.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จะดำเนินการแจ้งผลการพิจารณาให้ผู้ยื่นคำขอทราบภายใน 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575FAF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 นับแต่วันที่พิจารณาแล้วเสร็จ</w:t>
      </w:r>
      <w:r w:rsidR="00575FAF" w:rsidRPr="00126D43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77777777" w:rsidR="0065175D" w:rsidRPr="00126D43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126D43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126D43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126D43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126D43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126D43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126D43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126D43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126D43" w14:paraId="50E97DA5" w14:textId="77777777" w:rsidTr="0099600C">
        <w:tc>
          <w:tcPr>
            <w:tcW w:w="675" w:type="dxa"/>
          </w:tcPr>
          <w:p w14:paraId="5E768AD0" w14:textId="2C6E62E0" w:rsidR="00313D38" w:rsidRPr="00126D43" w:rsidRDefault="00313D38" w:rsidP="0099600C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126D4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126D43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126D43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7C0FB15" w14:textId="77777777" w:rsidR="00313D38" w:rsidRPr="00126D43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เจ้าของทรัพย์สินยื่นแบบแสดงรายการทรัพย์สิน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ภ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ด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.2)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เพื่อให้พนักงานเจ้าหน้าที่ตรวจสอบเอกสาร</w:t>
            </w:r>
          </w:p>
          <w:p w14:paraId="2A225131" w14:textId="77777777" w:rsidR="00313D38" w:rsidRPr="00126D43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4874A2C9" w14:textId="0D78DAA3" w:rsidR="00313D38" w:rsidRPr="00126D43" w:rsidRDefault="00313D38" w:rsidP="00996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D95E78A" w14:textId="183199A7" w:rsidR="00313D38" w:rsidRPr="00126D43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6A38FE73" w:rsidR="00313D38" w:rsidRPr="00126D43" w:rsidRDefault="00313D38" w:rsidP="004527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((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: 1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วันนับแต่ผู้รับบริการมายื่นคำขอ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))</w:t>
            </w:r>
          </w:p>
        </w:tc>
      </w:tr>
      <w:tr w:rsidR="00313D38" w:rsidRPr="00126D43" w14:paraId="38DF6607" w14:textId="77777777" w:rsidTr="0099600C">
        <w:tc>
          <w:tcPr>
            <w:tcW w:w="675" w:type="dxa"/>
          </w:tcPr>
          <w:p w14:paraId="4E496D23" w14:textId="77777777" w:rsidR="00313D38" w:rsidRPr="00126D43" w:rsidRDefault="00313D38" w:rsidP="0099600C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126D4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1ECAB7B" w14:textId="77777777" w:rsidR="00313D38" w:rsidRPr="00126D43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1F7B90BC" w14:textId="77777777" w:rsidR="00313D38" w:rsidRPr="00126D43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626C4A4C" w14:textId="77777777" w:rsidR="00313D38" w:rsidRPr="00126D43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พนักงานเจ้าหน้าที่พิจารณาตรวจสอบรายการทรัพย์สินตามแบบแสดงรายการทรัพย์สิน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ภ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ด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.2)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และแจ้งการประเมินภาษีให้เจ้าของทรัพย์สินดำเนินการชำระภาษี</w:t>
            </w:r>
          </w:p>
          <w:p w14:paraId="6F6B22D1" w14:textId="77777777" w:rsidR="00313D38" w:rsidRPr="00126D43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7C23AAA0" w14:textId="77777777" w:rsidR="00313D38" w:rsidRPr="00126D43" w:rsidRDefault="00313D38" w:rsidP="009960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30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7F55C251" w14:textId="77777777" w:rsidR="00313D38" w:rsidRPr="00126D43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180CA9EB" w14:textId="77777777" w:rsidR="00313D38" w:rsidRPr="00126D43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((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: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30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วันนับจากวันที่ยื่นแบบแสดงรายการทรัพย์สิน </w:t>
            </w:r>
            <w:bookmarkStart w:id="0" w:name="_GoBack"/>
            <w:bookmarkEnd w:id="0"/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ภ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ด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.2) (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ตามพระราชบัญญัติวิธีปฏิบัติราชการทางปกครองฯ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))</w:t>
            </w:r>
          </w:p>
        </w:tc>
      </w:tr>
    </w:tbl>
    <w:p w14:paraId="744F5F55" w14:textId="0FD83A6C" w:rsidR="00C26ED0" w:rsidRPr="00126D43" w:rsidRDefault="00C26ED0" w:rsidP="0099600C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126D43">
        <w:rPr>
          <w:rFonts w:ascii="TH SarabunIT๙" w:hAnsi="TH SarabunIT๙" w:cs="TH SarabunIT๙"/>
          <w:noProof/>
          <w:sz w:val="32"/>
          <w:szCs w:val="32"/>
        </w:rPr>
        <w:t xml:space="preserve">31 </w:t>
      </w:r>
      <w:r w:rsidR="009B68CC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126D43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126D43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5AF995FC" w:rsidR="008D7B9E" w:rsidRPr="00126D43" w:rsidRDefault="0099600C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126D43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>
        <w:rPr>
          <w:rFonts w:ascii="TH SarabunIT๙" w:hAnsi="TH SarabunIT๙" w:cs="TH SarabunIT๙"/>
          <w:sz w:val="32"/>
          <w:szCs w:val="32"/>
        </w:rPr>
        <w:t xml:space="preserve"> -</w:t>
      </w:r>
    </w:p>
    <w:p w14:paraId="731312B5" w14:textId="5944DF29" w:rsidR="00AA7734" w:rsidRPr="00126D43" w:rsidRDefault="0005403E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A7734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126D43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A7734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126D43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126D43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126D43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126D43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126D43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126D43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126D43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126D43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126D43" w14:paraId="02E3093D" w14:textId="77777777" w:rsidTr="0005403E">
        <w:trPr>
          <w:jc w:val="center"/>
        </w:trPr>
        <w:tc>
          <w:tcPr>
            <w:tcW w:w="675" w:type="dxa"/>
          </w:tcPr>
          <w:p w14:paraId="0FFF921A" w14:textId="21D3E466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126D4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126D43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บัตรประจำตัวประชาชนหรือบัตรอื่นที่ออกให้โดยหน่วยงานของรัฐ</w:t>
            </w:r>
          </w:p>
        </w:tc>
        <w:tc>
          <w:tcPr>
            <w:tcW w:w="1843" w:type="dxa"/>
          </w:tcPr>
          <w:p w14:paraId="14F8955D" w14:textId="29A2FCE8" w:rsidR="00452B6B" w:rsidRPr="00126D43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EEE9BFC" w14:textId="1981B806" w:rsidR="00452B6B" w:rsidRPr="00126D43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126D43" w14:paraId="1B1C0AF7" w14:textId="77777777" w:rsidTr="0005403E">
        <w:trPr>
          <w:jc w:val="center"/>
        </w:trPr>
        <w:tc>
          <w:tcPr>
            <w:tcW w:w="675" w:type="dxa"/>
          </w:tcPr>
          <w:p w14:paraId="6D59E339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126D4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C6EE2E4" w14:textId="77777777" w:rsidR="00452B6B" w:rsidRPr="00126D43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14:paraId="35030EEF" w14:textId="77777777" w:rsidR="00452B6B" w:rsidRPr="00126D43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160B2F3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5BE031A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589A25B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6C2679D0" w14:textId="77777777" w:rsidR="00452B6B" w:rsidRPr="00126D43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126D43" w14:paraId="24EB8899" w14:textId="77777777" w:rsidTr="0005403E">
        <w:trPr>
          <w:jc w:val="center"/>
        </w:trPr>
        <w:tc>
          <w:tcPr>
            <w:tcW w:w="675" w:type="dxa"/>
          </w:tcPr>
          <w:p w14:paraId="1DDD5683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126D4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F4C9C95" w14:textId="77777777" w:rsidR="00452B6B" w:rsidRPr="00126D43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หลักฐานแสดงกรรมสิทธิ์โรงเรือนและที่ดินพร้อมสำเนา เช่น โฉนดที่ดิน ใบอนุญาตปลูกสร้าง หนังสือสัญญาซื้อขาย หรือให้โรงเรือนฯ</w:t>
            </w:r>
          </w:p>
        </w:tc>
        <w:tc>
          <w:tcPr>
            <w:tcW w:w="1843" w:type="dxa"/>
          </w:tcPr>
          <w:p w14:paraId="491FD46C" w14:textId="77777777" w:rsidR="00452B6B" w:rsidRPr="00126D43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5251A55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B702CAF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96F0E70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489C8DD" w14:textId="77777777" w:rsidR="00452B6B" w:rsidRPr="00126D43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126D43" w14:paraId="66E9DF03" w14:textId="77777777" w:rsidTr="0005403E">
        <w:trPr>
          <w:jc w:val="center"/>
        </w:trPr>
        <w:tc>
          <w:tcPr>
            <w:tcW w:w="675" w:type="dxa"/>
          </w:tcPr>
          <w:p w14:paraId="7AE425E7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126D4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D8F0455" w14:textId="42320328" w:rsidR="00452B6B" w:rsidRPr="00126D43" w:rsidRDefault="00AC4ACB" w:rsidP="000540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หลักฐานการประกอบกิจการพร้อมสำเนา เช่น ใบทะเบียนการค้า ทะเบียนพาณิชย์ ทะเบียนภาษีมูลค่าเพิ่ม หรือใบอนุญาตประกอบกิจการค้าของฝ่ายสิ่งแวดล้อมสัญญาเช่าอาคาร</w:t>
            </w:r>
          </w:p>
        </w:tc>
        <w:tc>
          <w:tcPr>
            <w:tcW w:w="1843" w:type="dxa"/>
          </w:tcPr>
          <w:p w14:paraId="12A5FCA2" w14:textId="77777777" w:rsidR="00452B6B" w:rsidRPr="00126D43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4D99ED5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BAF0BE6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5684B12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D14ED8C" w14:textId="77777777" w:rsidR="00452B6B" w:rsidRPr="00126D43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126D43" w14:paraId="30D370A1" w14:textId="77777777" w:rsidTr="0005403E">
        <w:trPr>
          <w:jc w:val="center"/>
        </w:trPr>
        <w:tc>
          <w:tcPr>
            <w:tcW w:w="675" w:type="dxa"/>
          </w:tcPr>
          <w:p w14:paraId="351D570C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126D4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1A142D9" w14:textId="77777777" w:rsidR="00452B6B" w:rsidRPr="00126D43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 และงบแสดงฐานะการเงิน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พร้อมสำเนา</w:t>
            </w:r>
          </w:p>
        </w:tc>
        <w:tc>
          <w:tcPr>
            <w:tcW w:w="1843" w:type="dxa"/>
          </w:tcPr>
          <w:p w14:paraId="628E505A" w14:textId="77777777" w:rsidR="00452B6B" w:rsidRPr="00126D43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8AD7E84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2DB3E10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FE89074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7FA852B" w14:textId="77777777" w:rsidR="00452B6B" w:rsidRPr="00126D43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126D43" w14:paraId="38817246" w14:textId="77777777" w:rsidTr="0005403E">
        <w:trPr>
          <w:jc w:val="center"/>
        </w:trPr>
        <w:tc>
          <w:tcPr>
            <w:tcW w:w="675" w:type="dxa"/>
          </w:tcPr>
          <w:p w14:paraId="3A949832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6</w:t>
            </w:r>
            <w:r w:rsidR="00811134" w:rsidRPr="00126D4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19F897B" w14:textId="77777777" w:rsidR="00452B6B" w:rsidRPr="00126D43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106A334A" w14:textId="77777777" w:rsidR="00452B6B" w:rsidRPr="00126D43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53E5E3F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4B271D9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CC67F4D" w14:textId="77777777" w:rsidR="00452B6B" w:rsidRPr="00126D43" w:rsidRDefault="00AC4ACB" w:rsidP="000540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60E9546" w14:textId="77777777" w:rsidR="00452B6B" w:rsidRPr="00126D43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7445DF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3DE25BA8" w14:textId="77777777" w:rsidR="00A10CDA" w:rsidRPr="00126D43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126D43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126D43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126D43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126D43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126D43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126D43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126D43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126D43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26D43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7445DF" w:rsidRPr="007445DF" w14:paraId="037575AD" w14:textId="77777777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14:paraId="6B24F26F" w14:textId="085A7A2F" w:rsidR="004C3BDE" w:rsidRPr="007445DF" w:rsidRDefault="004C3BDE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45D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ไม่พบเอกสารอื่น ๆ สำหรับยื่นเพิ่มเติม</w:t>
            </w:r>
          </w:p>
        </w:tc>
      </w:tr>
    </w:tbl>
    <w:p w14:paraId="58CB2F50" w14:textId="77777777" w:rsidR="00A10CDA" w:rsidRPr="00126D43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62F55" w:rsidRPr="00126D43" w14:paraId="14EFFB83" w14:textId="77777777" w:rsidTr="00090552">
        <w:trPr>
          <w:trHeight w:val="567"/>
        </w:trPr>
        <w:tc>
          <w:tcPr>
            <w:tcW w:w="10314" w:type="dxa"/>
            <w:vAlign w:val="center"/>
          </w:tcPr>
          <w:p w14:paraId="235BD465" w14:textId="41CDC3E6" w:rsidR="00F62F55" w:rsidRPr="007445DF" w:rsidRDefault="007445DF" w:rsidP="00686A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45DF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- </w:t>
            </w:r>
            <w:r w:rsidR="00F62F55" w:rsidRPr="007445D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  <w:r w:rsidRPr="007445DF">
              <w:rPr>
                <w:rFonts w:ascii="TH SarabunIT๙" w:hAnsi="TH SarabunIT๙" w:cs="TH SarabunIT๙"/>
                <w:sz w:val="32"/>
                <w:szCs w:val="32"/>
              </w:rPr>
              <w:t xml:space="preserve"> -</w:t>
            </w:r>
          </w:p>
        </w:tc>
      </w:tr>
    </w:tbl>
    <w:p w14:paraId="1187DD50" w14:textId="77777777" w:rsidR="00216FA4" w:rsidRPr="00126D43" w:rsidRDefault="00216FA4" w:rsidP="007445DF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126D43" w14:paraId="07DF31DE" w14:textId="77777777" w:rsidTr="00C1539D">
        <w:tc>
          <w:tcPr>
            <w:tcW w:w="534" w:type="dxa"/>
          </w:tcPr>
          <w:p w14:paraId="07FE0908" w14:textId="7E60931D" w:rsidR="00EA6950" w:rsidRPr="00126D43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126D4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126D43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126D4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126D43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126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126D4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126D43" w14:paraId="6BB06CB9" w14:textId="77777777" w:rsidTr="00C1539D">
        <w:tc>
          <w:tcPr>
            <w:tcW w:w="534" w:type="dxa"/>
          </w:tcPr>
          <w:p w14:paraId="5909CB15" w14:textId="77777777" w:rsidR="00EA6950" w:rsidRPr="00126D43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126D4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7C0D4CB" w14:textId="77777777" w:rsidR="00EA6950" w:rsidRPr="00126D43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126D4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126D43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126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126D4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เลขที่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1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00F06124" w14:textId="0DE12B18" w:rsidR="00013BC7" w:rsidRPr="00126D43" w:rsidRDefault="007445D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3045F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126D43" w14:paraId="676E0C19" w14:textId="77777777" w:rsidTr="00C1539D">
        <w:tc>
          <w:tcPr>
            <w:tcW w:w="675" w:type="dxa"/>
          </w:tcPr>
          <w:p w14:paraId="433A4F23" w14:textId="62F1C53B" w:rsidR="00F064C0" w:rsidRPr="00126D43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126D4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123EF7B6" w:rsidR="00F064C0" w:rsidRPr="00126D43" w:rsidRDefault="00F064C0" w:rsidP="007445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1.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แบบแจ้งรายการเพื่อเสียภาษีโรงเรือนและที่ดิน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ภ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ด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2) 2.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แบบคำร้องขอให้พิจารณาการประเมินภาษีโรงเรือนและที่ดิน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ภ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ด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 9)</w:t>
            </w:r>
            <w:r w:rsidRPr="00126D43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1345BEE2" w14:textId="77777777" w:rsidR="00D51311" w:rsidRPr="00126D43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26D43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47F06D33" w14:textId="77777777" w:rsidR="00343879" w:rsidRPr="00126D43" w:rsidRDefault="00343879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8B8321" w14:textId="77777777" w:rsidR="0064558D" w:rsidRPr="00126D43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126D43" w14:paraId="6D0BBF17" w14:textId="77777777" w:rsidTr="0064558D">
        <w:tc>
          <w:tcPr>
            <w:tcW w:w="1418" w:type="dxa"/>
          </w:tcPr>
          <w:p w14:paraId="71CC28E5" w14:textId="77777777" w:rsidR="0064558D" w:rsidRPr="00126D43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126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126D43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17/08/2558</w:t>
            </w:r>
          </w:p>
        </w:tc>
      </w:tr>
      <w:tr w:rsidR="0064558D" w:rsidRPr="00126D43" w14:paraId="3FCBCAB2" w14:textId="77777777" w:rsidTr="0064558D">
        <w:tc>
          <w:tcPr>
            <w:tcW w:w="1418" w:type="dxa"/>
          </w:tcPr>
          <w:p w14:paraId="76AEC54C" w14:textId="77777777" w:rsidR="0064558D" w:rsidRPr="00126D43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126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3D8D401F" w:rsidR="0064558D" w:rsidRPr="00126D43" w:rsidRDefault="00307D95" w:rsidP="008C1396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126D43" w14:paraId="4A1DF6A2" w14:textId="77777777" w:rsidTr="0064558D">
        <w:tc>
          <w:tcPr>
            <w:tcW w:w="1418" w:type="dxa"/>
          </w:tcPr>
          <w:p w14:paraId="082BD70C" w14:textId="77777777" w:rsidR="0064558D" w:rsidRPr="00126D43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126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B1B93E" w14:textId="77777777" w:rsidR="007445DF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011C34E0" w:rsidR="0064558D" w:rsidRPr="00126D43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126D43" w14:paraId="105C0B62" w14:textId="77777777" w:rsidTr="0064558D">
        <w:tc>
          <w:tcPr>
            <w:tcW w:w="1418" w:type="dxa"/>
          </w:tcPr>
          <w:p w14:paraId="7A8B8EDF" w14:textId="77777777" w:rsidR="0064558D" w:rsidRPr="00126D43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126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126D43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126D43" w14:paraId="6BB94F10" w14:textId="77777777" w:rsidTr="0064558D">
        <w:tc>
          <w:tcPr>
            <w:tcW w:w="1418" w:type="dxa"/>
          </w:tcPr>
          <w:p w14:paraId="362D6899" w14:textId="77777777" w:rsidR="0064558D" w:rsidRPr="00126D43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126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126D43" w:rsidRDefault="0064558D" w:rsidP="008C1396">
            <w:pP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</w:pPr>
            <w:r w:rsidRPr="00126D43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126D43" w:rsidRDefault="0064558D" w:rsidP="00343879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sectPr w:rsidR="0064558D" w:rsidRPr="00126D43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BA0A42" w14:textId="77777777" w:rsidR="00512F11" w:rsidRDefault="00512F11" w:rsidP="00C81DB8">
      <w:pPr>
        <w:spacing w:after="0" w:line="240" w:lineRule="auto"/>
      </w:pPr>
      <w:r>
        <w:separator/>
      </w:r>
    </w:p>
  </w:endnote>
  <w:endnote w:type="continuationSeparator" w:id="0">
    <w:p w14:paraId="4DB2177B" w14:textId="77777777" w:rsidR="00512F11" w:rsidRDefault="00512F1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8D7CD" w14:textId="77777777" w:rsidR="00512F11" w:rsidRDefault="00512F11" w:rsidP="00C81DB8">
      <w:pPr>
        <w:spacing w:after="0" w:line="240" w:lineRule="auto"/>
      </w:pPr>
      <w:r>
        <w:separator/>
      </w:r>
    </w:p>
  </w:footnote>
  <w:footnote w:type="continuationSeparator" w:id="0">
    <w:p w14:paraId="3F4A6153" w14:textId="77777777" w:rsidR="00512F11" w:rsidRDefault="00512F1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2A76AF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A76A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A76AF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A76A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52727">
          <w:rPr>
            <w:rFonts w:ascii="TH SarabunIT๙" w:hAnsi="TH SarabunIT๙" w:cs="TH SarabunIT๙"/>
            <w:noProof/>
            <w:sz w:val="32"/>
            <w:szCs w:val="32"/>
          </w:rPr>
          <w:t>4</w:t>
        </w:r>
        <w:r w:rsidRPr="002A76AF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2A76AF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2A76AF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2A76AF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2A76AF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452727">
          <w:rPr>
            <w:rFonts w:ascii="TH SarabunIT๙" w:hAnsi="TH SarabunIT๙" w:cs="TH SarabunIT๙"/>
            <w:noProof/>
            <w:sz w:val="32"/>
            <w:szCs w:val="32"/>
          </w:rPr>
          <w:t>4</w:t>
        </w:r>
        <w:r w:rsidRPr="002A76AF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5403E"/>
    <w:rsid w:val="00067A20"/>
    <w:rsid w:val="00075E4A"/>
    <w:rsid w:val="00090552"/>
    <w:rsid w:val="00094F82"/>
    <w:rsid w:val="000C2AAC"/>
    <w:rsid w:val="000C466B"/>
    <w:rsid w:val="000F1309"/>
    <w:rsid w:val="00110F0C"/>
    <w:rsid w:val="00126D43"/>
    <w:rsid w:val="00132E1B"/>
    <w:rsid w:val="00164004"/>
    <w:rsid w:val="0017533B"/>
    <w:rsid w:val="0018441F"/>
    <w:rsid w:val="0019582A"/>
    <w:rsid w:val="001B1C8D"/>
    <w:rsid w:val="001D12F3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A76AF"/>
    <w:rsid w:val="002B2D62"/>
    <w:rsid w:val="002B3B12"/>
    <w:rsid w:val="002B4D3D"/>
    <w:rsid w:val="002C3E03"/>
    <w:rsid w:val="00307D95"/>
    <w:rsid w:val="00313D38"/>
    <w:rsid w:val="003240F6"/>
    <w:rsid w:val="00343879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727"/>
    <w:rsid w:val="00452B6B"/>
    <w:rsid w:val="004C0C85"/>
    <w:rsid w:val="004C3BDE"/>
    <w:rsid w:val="004E30D6"/>
    <w:rsid w:val="004E5749"/>
    <w:rsid w:val="004E651F"/>
    <w:rsid w:val="0050561E"/>
    <w:rsid w:val="00512F11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445DF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9600C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5141B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D5F87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173E6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E55EE-6FDF-4E21-AA58-A6C9068D6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7</TotalTime>
  <Pages>4</Pages>
  <Words>877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11</cp:revision>
  <cp:lastPrinted>2015-03-02T15:12:00Z</cp:lastPrinted>
  <dcterms:created xsi:type="dcterms:W3CDTF">2015-08-17T06:35:00Z</dcterms:created>
  <dcterms:modified xsi:type="dcterms:W3CDTF">2015-08-20T08:28:00Z</dcterms:modified>
</cp:coreProperties>
</file>